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ABA0D" w14:textId="7595343F" w:rsidR="00EB59CF" w:rsidRPr="00B9100B" w:rsidRDefault="00EB59CF" w:rsidP="004D2E88">
      <w:pPr>
        <w:tabs>
          <w:tab w:val="left" w:pos="993"/>
          <w:tab w:val="left" w:pos="1134"/>
        </w:tabs>
        <w:jc w:val="both"/>
        <w:rPr>
          <w:rFonts w:cs="Arial"/>
        </w:rPr>
      </w:pPr>
      <w:r w:rsidRPr="00B9100B">
        <w:rPr>
          <w:rFonts w:cs="Arial"/>
        </w:rPr>
        <w:t>Predmet:</w:t>
      </w:r>
      <w:r w:rsidR="0047349D">
        <w:rPr>
          <w:rFonts w:cs="Arial"/>
        </w:rPr>
        <w:t xml:space="preserve"> </w:t>
      </w:r>
      <w:r w:rsidR="004D2E88" w:rsidRPr="00E4554C">
        <w:rPr>
          <w:rFonts w:cs="Arial"/>
        </w:rPr>
        <w:t>Storitve strokovnega nadzora in koordinatorja za zagotavljanje varnosti in zdravja pri delu za obdobje 4 let</w:t>
      </w:r>
    </w:p>
    <w:p w14:paraId="7A4047C8" w14:textId="3A3A85B3" w:rsidR="00EB59CF" w:rsidRPr="00241F04" w:rsidRDefault="00EB59CF" w:rsidP="00EB59CF">
      <w:pPr>
        <w:tabs>
          <w:tab w:val="left" w:pos="993"/>
          <w:tab w:val="left" w:pos="1134"/>
        </w:tabs>
        <w:rPr>
          <w:rFonts w:cs="Arial"/>
          <w:i/>
        </w:rPr>
      </w:pPr>
      <w:r w:rsidRPr="00B9100B">
        <w:rPr>
          <w:rFonts w:cs="Arial"/>
        </w:rPr>
        <w:t xml:space="preserve">Številka </w:t>
      </w:r>
      <w:r w:rsidR="00B9100B" w:rsidRPr="00B9100B">
        <w:rPr>
          <w:rFonts w:cs="Arial"/>
        </w:rPr>
        <w:t>ODOS</w:t>
      </w:r>
      <w:r w:rsidRPr="00B9100B">
        <w:rPr>
          <w:rFonts w:cs="Arial"/>
        </w:rPr>
        <w:t xml:space="preserve">: </w:t>
      </w:r>
      <w:r w:rsidR="005101A9">
        <w:rPr>
          <w:rFonts w:cs="Arial"/>
        </w:rPr>
        <w:t>4302-0028/2021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176DB54D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47349D">
        <w:rPr>
          <w:rFonts w:cs="Arial"/>
          <w:b/>
        </w:rPr>
        <w:t xml:space="preserve"> 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8EC322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06F9AC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64A721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412204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referenčnega projekta: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6AEAFC25" w14:textId="39AAED0F" w:rsidR="007B1276" w:rsidRDefault="00062F74" w:rsidP="001E7C32">
      <w:pPr>
        <w:jc w:val="both"/>
        <w:rPr>
          <w:rFonts w:cs="Arial"/>
          <w:i/>
        </w:rPr>
      </w:pPr>
      <w:r>
        <w:rPr>
          <w:rFonts w:cs="Arial"/>
        </w:rPr>
        <w:t xml:space="preserve">Referenčna izjava se nanaša na sklop _________(vpisati št. sklopa) </w:t>
      </w:r>
    </w:p>
    <w:p w14:paraId="17399A17" w14:textId="77777777" w:rsidR="007B1276" w:rsidRDefault="007B1276" w:rsidP="001E7C32">
      <w:pPr>
        <w:jc w:val="both"/>
        <w:rPr>
          <w:rFonts w:cs="Arial"/>
        </w:rPr>
      </w:pPr>
    </w:p>
    <w:p w14:paraId="5F714F89" w14:textId="398AA71B" w:rsidR="007B1276" w:rsidRDefault="007B1276" w:rsidP="001E7C32">
      <w:pPr>
        <w:jc w:val="both"/>
        <w:rPr>
          <w:rFonts w:cs="Arial"/>
        </w:rPr>
      </w:pPr>
      <w:r>
        <w:rPr>
          <w:rFonts w:cs="Arial"/>
        </w:rPr>
        <w:t xml:space="preserve">Vrsta izvedene storitve </w:t>
      </w:r>
      <w:r w:rsidRPr="007B1276">
        <w:rPr>
          <w:rFonts w:cs="Arial"/>
          <w:i/>
        </w:rPr>
        <w:t>/ustrezno označiti/</w:t>
      </w:r>
      <w:r>
        <w:rPr>
          <w:rFonts w:cs="Arial"/>
        </w:rPr>
        <w:t>:</w:t>
      </w:r>
    </w:p>
    <w:p w14:paraId="0E99B3FC" w14:textId="5FDEF112" w:rsidR="007B1276" w:rsidRDefault="005101A9" w:rsidP="001E7C32">
      <w:pPr>
        <w:jc w:val="both"/>
        <w:rPr>
          <w:rFonts w:cs="Arial"/>
        </w:rPr>
      </w:pPr>
      <w:sdt>
        <w:sdtPr>
          <w:rPr>
            <w:rFonts w:cs="Arial"/>
          </w:rPr>
          <w:id w:val="-1418014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276">
            <w:rPr>
              <w:rFonts w:ascii="MS Gothic" w:eastAsia="MS Gothic" w:hAnsi="MS Gothic" w:cs="Arial" w:hint="eastAsia"/>
            </w:rPr>
            <w:t>☐</w:t>
          </w:r>
        </w:sdtContent>
      </w:sdt>
      <w:r w:rsidR="007B1276">
        <w:rPr>
          <w:rFonts w:cs="Arial"/>
        </w:rPr>
        <w:t>strokovni nadzor za gradbeno – obrtniška dela</w:t>
      </w:r>
    </w:p>
    <w:p w14:paraId="05DF1132" w14:textId="64A96FC7" w:rsidR="007B1276" w:rsidRDefault="005101A9" w:rsidP="001E7C32">
      <w:pPr>
        <w:jc w:val="both"/>
        <w:rPr>
          <w:rFonts w:cs="Arial"/>
        </w:rPr>
      </w:pPr>
      <w:sdt>
        <w:sdtPr>
          <w:rPr>
            <w:rFonts w:cs="Arial"/>
          </w:rPr>
          <w:id w:val="-1382098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276">
            <w:rPr>
              <w:rFonts w:ascii="MS Gothic" w:eastAsia="MS Gothic" w:hAnsi="MS Gothic" w:cs="Arial" w:hint="eastAsia"/>
            </w:rPr>
            <w:t>☐</w:t>
          </w:r>
        </w:sdtContent>
      </w:sdt>
      <w:r w:rsidR="007B1276">
        <w:rPr>
          <w:rFonts w:cs="Arial"/>
        </w:rPr>
        <w:t>strokovni nadzor za strojna dela</w:t>
      </w:r>
    </w:p>
    <w:p w14:paraId="2B51CEC3" w14:textId="0F5D0527" w:rsidR="007B1276" w:rsidRDefault="005101A9" w:rsidP="001E7C32">
      <w:pPr>
        <w:jc w:val="both"/>
        <w:rPr>
          <w:rFonts w:cs="Arial"/>
        </w:rPr>
      </w:pPr>
      <w:sdt>
        <w:sdtPr>
          <w:rPr>
            <w:rFonts w:cs="Arial"/>
          </w:rPr>
          <w:id w:val="1252160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276">
            <w:rPr>
              <w:rFonts w:ascii="MS Gothic" w:eastAsia="MS Gothic" w:hAnsi="MS Gothic" w:cs="Arial" w:hint="eastAsia"/>
            </w:rPr>
            <w:t>☐</w:t>
          </w:r>
        </w:sdtContent>
      </w:sdt>
      <w:r w:rsidR="007B1276">
        <w:rPr>
          <w:rFonts w:cs="Arial"/>
        </w:rPr>
        <w:t>strokovni nadzor za elektro dela</w:t>
      </w:r>
    </w:p>
    <w:p w14:paraId="470E2DB7" w14:textId="2044B21F" w:rsidR="007B1276" w:rsidRPr="007B1276" w:rsidRDefault="005101A9" w:rsidP="001E7C32">
      <w:pPr>
        <w:jc w:val="both"/>
        <w:rPr>
          <w:rFonts w:cs="Arial"/>
        </w:rPr>
      </w:pPr>
      <w:sdt>
        <w:sdtPr>
          <w:rPr>
            <w:rFonts w:cs="Arial"/>
          </w:rPr>
          <w:id w:val="835886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276">
            <w:rPr>
              <w:rFonts w:ascii="MS Gothic" w:eastAsia="MS Gothic" w:hAnsi="MS Gothic" w:cs="Arial" w:hint="eastAsia"/>
            </w:rPr>
            <w:t>☐</w:t>
          </w:r>
        </w:sdtContent>
      </w:sdt>
      <w:r w:rsidR="007B1276">
        <w:rPr>
          <w:rFonts w:cs="Arial"/>
        </w:rPr>
        <w:t>storitve koordinatorja za zagotavljanje varnosti in zdravja pri delu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0759B255" w14:textId="77777777" w:rsidR="007B1276" w:rsidRDefault="007B1276" w:rsidP="007B1276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48403EED" w14:textId="77777777" w:rsidR="007B1276" w:rsidRDefault="007B1276" w:rsidP="001E7C32">
      <w:pPr>
        <w:jc w:val="both"/>
        <w:rPr>
          <w:rFonts w:cs="Arial"/>
        </w:rPr>
      </w:pPr>
    </w:p>
    <w:p w14:paraId="1721D519" w14:textId="40E92A6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Naziv </w:t>
      </w:r>
      <w:r w:rsidR="00062F74">
        <w:rPr>
          <w:rFonts w:cs="Arial"/>
        </w:rPr>
        <w:t>objekta in vrsta del</w:t>
      </w:r>
      <w:r w:rsidR="007B1276">
        <w:rPr>
          <w:rFonts w:cs="Arial"/>
        </w:rPr>
        <w:t xml:space="preserve"> na investiciji oz. investicijskem vzdrževanju objekta </w:t>
      </w:r>
      <w:r w:rsidR="004D2E88">
        <w:rPr>
          <w:rFonts w:cs="Arial"/>
          <w:i/>
        </w:rPr>
        <w:t>(kot vrsto del se navede</w:t>
      </w:r>
      <w:r w:rsidR="007B1276" w:rsidRPr="007B1276">
        <w:rPr>
          <w:rFonts w:cs="Arial"/>
          <w:i/>
        </w:rPr>
        <w:t xml:space="preserve"> npr.: gradbeno – obrtniška dela, strojna dela, elektro dela)</w:t>
      </w:r>
      <w:r w:rsidR="007B1276">
        <w:rPr>
          <w:rFonts w:cs="Arial"/>
        </w:rPr>
        <w:t xml:space="preserve"> : ____________________</w:t>
      </w:r>
    </w:p>
    <w:p w14:paraId="0B225374" w14:textId="5C252D98" w:rsidR="007B1276" w:rsidRDefault="007B1276" w:rsidP="001E7C3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6EC7D2E8" w14:textId="54C0A24F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Vrednost del</w:t>
      </w:r>
      <w:r w:rsidR="007B1276">
        <w:rPr>
          <w:rFonts w:cs="Arial"/>
        </w:rPr>
        <w:t xml:space="preserve"> </w:t>
      </w:r>
      <w:r w:rsidR="004D2E88">
        <w:rPr>
          <w:rFonts w:cs="Arial"/>
          <w:i/>
        </w:rPr>
        <w:t>(</w:t>
      </w:r>
      <w:r w:rsidR="007B1276" w:rsidRPr="007B1276">
        <w:rPr>
          <w:rFonts w:cs="Arial"/>
          <w:i/>
        </w:rPr>
        <w:t xml:space="preserve">navede se vrednost celotne investicije </w:t>
      </w:r>
      <w:r w:rsidR="007B1276" w:rsidRPr="005101A9">
        <w:rPr>
          <w:rFonts w:cs="Arial"/>
          <w:b/>
          <w:bCs/>
          <w:i/>
          <w:u w:val="single"/>
        </w:rPr>
        <w:t>in</w:t>
      </w:r>
      <w:r w:rsidR="007B1276" w:rsidRPr="007B1276">
        <w:rPr>
          <w:rFonts w:cs="Arial"/>
          <w:i/>
        </w:rPr>
        <w:t xml:space="preserve"> vrednost posameznih del (gradbeno – obrtniška dela, elektro dela in strojna dela</w:t>
      </w:r>
      <w:r w:rsidR="004D2E88">
        <w:rPr>
          <w:rFonts w:cs="Arial"/>
          <w:i/>
        </w:rPr>
        <w:t xml:space="preserve">) </w:t>
      </w:r>
      <w:r w:rsidR="004D2E88" w:rsidRPr="007B1276">
        <w:rPr>
          <w:rFonts w:cs="Arial"/>
          <w:i/>
        </w:rPr>
        <w:t>/velja za sklop 1 – 3/</w:t>
      </w:r>
      <w:r w:rsidR="004D2E88">
        <w:rPr>
          <w:rFonts w:cs="Arial"/>
          <w:i/>
        </w:rPr>
        <w:t>)</w:t>
      </w:r>
      <w:r>
        <w:rPr>
          <w:rFonts w:cs="Arial"/>
        </w:rPr>
        <w:t>: ______</w:t>
      </w:r>
      <w:r w:rsidR="00062F74">
        <w:rPr>
          <w:rFonts w:cs="Arial"/>
        </w:rPr>
        <w:t>_______</w:t>
      </w:r>
      <w:r w:rsidR="007B1276">
        <w:rPr>
          <w:rFonts w:cs="Arial"/>
        </w:rPr>
        <w:t>__</w:t>
      </w:r>
      <w:r>
        <w:rPr>
          <w:rFonts w:cs="Arial"/>
        </w:rPr>
        <w:t xml:space="preserve"> </w:t>
      </w:r>
      <w:r w:rsidR="007B1276">
        <w:rPr>
          <w:rFonts w:cs="Arial"/>
        </w:rPr>
        <w:t xml:space="preserve">___________________________________________________________ </w:t>
      </w:r>
      <w:r>
        <w:rPr>
          <w:rFonts w:cs="Arial"/>
        </w:rPr>
        <w:t>(v EUR brez DDV)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77C5C33D" w14:textId="77777777" w:rsidR="00F94BC0" w:rsidRPr="00835A1B" w:rsidRDefault="00F94BC0" w:rsidP="00F94BC0">
      <w:pPr>
        <w:jc w:val="both"/>
        <w:rPr>
          <w:rFonts w:cs="Arial"/>
        </w:rPr>
      </w:pPr>
      <w:r w:rsidRPr="00835A1B">
        <w:rPr>
          <w:rFonts w:cs="Arial"/>
        </w:rPr>
        <w:t xml:space="preserve">Mesec in leto izvedene storitve </w:t>
      </w:r>
      <w:r w:rsidRPr="00835A1B">
        <w:rPr>
          <w:rFonts w:cs="Arial"/>
          <w:i/>
        </w:rPr>
        <w:t>/navede se mesec in leto zaključene izvedene storitve/</w:t>
      </w:r>
      <w:r w:rsidRPr="00835A1B">
        <w:rPr>
          <w:rFonts w:cs="Arial"/>
        </w:rPr>
        <w:t>:_________________________________________________</w:t>
      </w:r>
      <w:r>
        <w:rPr>
          <w:rFonts w:cs="Arial"/>
        </w:rPr>
        <w:t>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14615082" w14:textId="244E3053" w:rsidR="001E7C32" w:rsidRDefault="001E7C32" w:rsidP="007B1276">
      <w:pPr>
        <w:jc w:val="both"/>
        <w:rPr>
          <w:rFonts w:cs="Arial"/>
        </w:rPr>
      </w:pPr>
      <w:r>
        <w:rPr>
          <w:rFonts w:cs="Arial"/>
        </w:rPr>
        <w:t xml:space="preserve">Kot naročnik </w:t>
      </w:r>
      <w:r w:rsidR="00062F74">
        <w:rPr>
          <w:rFonts w:cs="Arial"/>
        </w:rPr>
        <w:t>navedenega referenčnega projekta (objekta)</w:t>
      </w:r>
      <w:r>
        <w:rPr>
          <w:rFonts w:cs="Arial"/>
        </w:rPr>
        <w:t>, ki ga sodelujoče podjetje pri oddaji ponudbe navaja kot referenco, potrjujemo, da je izvajalec uspešno (</w:t>
      </w:r>
      <w:r w:rsidR="005B4793">
        <w:rPr>
          <w:rFonts w:cs="Arial"/>
        </w:rPr>
        <w:t xml:space="preserve">kvalitetno, strokovno in v skladu </w:t>
      </w:r>
      <w:r w:rsidR="007B1276">
        <w:rPr>
          <w:rFonts w:cs="Arial"/>
        </w:rPr>
        <w:t>s pogodbenimi določili)</w:t>
      </w:r>
      <w:r w:rsidR="005B4793">
        <w:rPr>
          <w:rFonts w:cs="Arial"/>
        </w:rPr>
        <w:t xml:space="preserve"> </w:t>
      </w:r>
      <w:r>
        <w:rPr>
          <w:rFonts w:cs="Arial"/>
        </w:rPr>
        <w:t xml:space="preserve">izvedel </w:t>
      </w:r>
      <w:r w:rsidR="005B4793">
        <w:rPr>
          <w:rFonts w:cs="Arial"/>
        </w:rPr>
        <w:t xml:space="preserve">navedeno storitev </w:t>
      </w:r>
      <w:r w:rsidR="00062F74">
        <w:rPr>
          <w:rFonts w:cs="Arial"/>
        </w:rPr>
        <w:t xml:space="preserve">v zahtevanih rokih. </w:t>
      </w: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7B1276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2C770E24" w14:textId="7C40B476" w:rsidR="00EF5515" w:rsidRPr="005B4793" w:rsidRDefault="001E7C32" w:rsidP="007B1276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).Ta obrazec je sestavni del in priloga ponudbe, s katero se prijavljamo n</w:t>
      </w:r>
      <w:bookmarkStart w:id="0" w:name="_GoBack"/>
      <w:bookmarkEnd w:id="0"/>
      <w:r w:rsidRPr="005B4793">
        <w:rPr>
          <w:rFonts w:cs="Arial"/>
          <w:i/>
        </w:rPr>
        <w:t>a razpis za izvedbo javnega naročila.</w:t>
      </w:r>
    </w:p>
    <w:sectPr w:rsidR="00EF5515" w:rsidRPr="005B479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B7307" w14:textId="77777777" w:rsidR="00C13099" w:rsidRDefault="00C13099">
      <w:r>
        <w:separator/>
      </w:r>
    </w:p>
  </w:endnote>
  <w:endnote w:type="continuationSeparator" w:id="0">
    <w:p w14:paraId="28534673" w14:textId="77777777" w:rsidR="00C13099" w:rsidRDefault="00C1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F63081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D2E8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D2E8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61653F38" w:rsidR="005A785E" w:rsidRPr="005A785E" w:rsidRDefault="00B9100B" w:rsidP="002618E0">
          <w:pPr>
            <w:rPr>
              <w:noProof/>
            </w:rPr>
          </w:pPr>
          <w:r>
            <w:rPr>
              <w:noProof/>
            </w:rPr>
            <w:t xml:space="preserve">Evid. št. </w:t>
          </w:r>
          <w:r>
            <w:rPr>
              <w:noProof/>
            </w:rPr>
            <w:t>JN:</w:t>
          </w:r>
          <w:r w:rsidR="005101A9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297360FB" w14:textId="2C76B82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101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101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DC921" w14:textId="77777777" w:rsidR="00C13099" w:rsidRDefault="00C13099">
      <w:r>
        <w:separator/>
      </w:r>
    </w:p>
  </w:footnote>
  <w:footnote w:type="continuationSeparator" w:id="0">
    <w:p w14:paraId="7EE4F90C" w14:textId="77777777" w:rsidR="00C13099" w:rsidRDefault="00C1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38AEBEB" w:rsidR="00C0552D" w:rsidRPr="009F4AF4" w:rsidRDefault="0047349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2C65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349D"/>
    <w:rsid w:val="0047643E"/>
    <w:rsid w:val="004801D0"/>
    <w:rsid w:val="00481723"/>
    <w:rsid w:val="004A0508"/>
    <w:rsid w:val="004B065E"/>
    <w:rsid w:val="004B1233"/>
    <w:rsid w:val="004C63F8"/>
    <w:rsid w:val="004D2E88"/>
    <w:rsid w:val="004D6B75"/>
    <w:rsid w:val="004F7C1C"/>
    <w:rsid w:val="005101A9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07F79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1276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3099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2C1C"/>
    <w:rsid w:val="00F8418B"/>
    <w:rsid w:val="00F92D1D"/>
    <w:rsid w:val="00F94B26"/>
    <w:rsid w:val="00F94BC0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0F79AA-8711-43E0-ADB4-E9BE5962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36</TotalTime>
  <Pages>1</Pages>
  <Words>245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2297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15</cp:revision>
  <cp:lastPrinted>2016-06-20T06:30:00Z</cp:lastPrinted>
  <dcterms:created xsi:type="dcterms:W3CDTF">2021-05-24T06:18:00Z</dcterms:created>
  <dcterms:modified xsi:type="dcterms:W3CDTF">2021-09-09T13:41:00Z</dcterms:modified>
</cp:coreProperties>
</file>